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8AE" w:rsidRDefault="00C668AE" w:rsidP="002E7D89">
      <w:pPr>
        <w:ind w:left="330"/>
        <w:rPr>
          <w:rFonts w:ascii="Verdana" w:hAnsi="Verdana"/>
          <w:color w:val="0F0F0F"/>
          <w:sz w:val="19"/>
          <w:szCs w:val="19"/>
          <w:shd w:val="clear" w:color="auto" w:fill="D6CFB3"/>
        </w:rPr>
      </w:pPr>
    </w:p>
    <w:p w:rsidR="00C668AE" w:rsidRDefault="00C668AE" w:rsidP="002E7D89">
      <w:pPr>
        <w:ind w:left="330"/>
        <w:rPr>
          <w:rFonts w:ascii="Verdana" w:eastAsia="Times New Roman" w:hAnsi="Verdana"/>
          <w:b/>
          <w:color w:val="000000"/>
          <w:sz w:val="32"/>
          <w:szCs w:val="32"/>
          <w:shd w:val="clear" w:color="auto" w:fill="D6CFB3"/>
          <w:lang w:eastAsia="ru-RU"/>
        </w:rPr>
      </w:pPr>
      <w:r>
        <w:rPr>
          <w:rFonts w:ascii="Verdana" w:eastAsia="Times New Roman" w:hAnsi="Verdana"/>
          <w:b/>
          <w:color w:val="000000"/>
          <w:sz w:val="32"/>
          <w:szCs w:val="32"/>
          <w:shd w:val="clear" w:color="auto" w:fill="D6CFB3"/>
          <w:lang w:eastAsia="ru-RU"/>
        </w:rPr>
        <w:t>Удвоить выплаты за тренировочные бои на арене.</w:t>
      </w:r>
    </w:p>
    <w:p w:rsidR="00D04E72" w:rsidRPr="00C668AE" w:rsidRDefault="00D04E72" w:rsidP="00D04E72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</w:pP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1-е</w:t>
      </w:r>
      <w:proofErr w:type="gramStart"/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 О</w:t>
      </w:r>
      <w:proofErr w:type="gramEnd"/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ткрываем</w:t>
      </w:r>
      <w:r w:rsidR="00C526B8" w:rsidRPr="00C526B8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</w:t>
      </w:r>
      <w:r w:rsidR="00C526B8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файл </w:t>
      </w:r>
      <w:proofErr w:type="spellStart"/>
      <w:r w:rsidR="00C526B8" w:rsidRPr="00C526B8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conversation</w:t>
      </w:r>
      <w:proofErr w:type="spellEnd"/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и находим </w:t>
      </w:r>
      <w:r w:rsid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строки от  8062 по 8064</w:t>
      </w: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и заменяем ниже приведенным текстом:</w:t>
      </w:r>
    </w:p>
    <w:p w:rsidR="00D04E72" w:rsidRDefault="00D04E72" w:rsidP="002E7D89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</w:pPr>
    </w:p>
    <w:p w:rsidR="00D04E72" w:rsidRPr="00D04E72" w:rsidRDefault="00D04E72" w:rsidP="002E7D89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</w:pPr>
      <w:r w:rsidRP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dlga_arena_training_melee_intro_reward:arena_training_melee_intro_2 4095 </w:t>
      </w:r>
      <w:proofErr w:type="gramStart"/>
      <w:r w:rsidRP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1627  9</w:t>
      </w:r>
      <w:proofErr w:type="gramEnd"/>
      <w:r w:rsidRP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2133 2 72057594037927937 </w:t>
      </w:r>
      <w:r w:rsidRPr="00D04E72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3</w:t>
      </w:r>
      <w:r w:rsidRP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2133 2 72057594037927947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 xml:space="preserve">300 </w:t>
      </w:r>
      <w:r w:rsidRP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2133 2 72057594037927938 </w:t>
      </w:r>
      <w:r w:rsidRPr="00D04E72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5</w:t>
      </w:r>
      <w:r w:rsidRP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2133 2 72057594037927948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500</w:t>
      </w:r>
      <w:r w:rsidRP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2133 2 72057594037927939 </w:t>
      </w:r>
      <w:r w:rsidRPr="00D04E72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10</w:t>
      </w:r>
      <w:r w:rsidRP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2133 2 72057594037927949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1000</w:t>
      </w:r>
      <w:r w:rsidRP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2133 2 72057594037927940 </w:t>
      </w:r>
      <w:r w:rsidRPr="00FC3A92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20</w:t>
      </w:r>
      <w:r w:rsidRP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2133 2 72057594037927950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2000</w:t>
      </w:r>
      <w:r w:rsidRP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2133 2 72057594037927951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4000</w:t>
      </w:r>
      <w:r w:rsidRP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</w:t>
      </w:r>
      <w:proofErr w:type="spellStart"/>
      <w:r w:rsidRP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There_is,_actually</w:t>
      </w:r>
      <w:proofErr w:type="spellEnd"/>
      <w:r w:rsidRP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.</w:t>
      </w:r>
    </w:p>
    <w:p w:rsidR="00C668AE" w:rsidRPr="00C668AE" w:rsidRDefault="00FC3A92" w:rsidP="002E7D89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</w:pP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2-е</w:t>
      </w:r>
      <w:proofErr w:type="gramStart"/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 </w:t>
      </w:r>
      <w:r w:rsidR="00C668AE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О</w:t>
      </w:r>
      <w:proofErr w:type="gramEnd"/>
      <w:r w:rsidR="00C668AE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ткрываем и находим строки от  8068 по 8106 и заменяем ниже приведе</w:t>
      </w:r>
      <w:r w:rsidR="00D04E7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н</w:t>
      </w:r>
      <w:r w:rsidR="00C668AE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ным текстом:</w:t>
      </w:r>
    </w:p>
    <w:p w:rsidR="00C668AE" w:rsidRPr="00FC3A92" w:rsidRDefault="00C668AE" w:rsidP="00C668AE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</w:pP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dlga_arena_training_melee_explain_reward:arena_master_melee_pretalk 4095 1638  9 2133 2 72057594037927937 </w:t>
      </w:r>
      <w:r w:rsidRPr="00FC3A92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3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2133 2 72057594037927947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300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2133 2 72057594037927938 </w:t>
      </w:r>
      <w:r w:rsidRPr="00FC3A92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5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2133 2 72057594037927948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500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2133 2 72057594037927939 </w:t>
      </w:r>
      <w:r w:rsidRPr="00FC3A92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10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2133 2 72057594037927949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1000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2133 2 72057594037927940 </w:t>
      </w:r>
      <w:r w:rsidRPr="00FC3A92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20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2133 2 72057594037927950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2000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2133 2 72057594037927951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 xml:space="preserve">4000 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Some_of_the_wealthy_townsmen_offer_prizes_for_those_fighters_who_show_great_skill_in_the_fights._If_you_can_beat_{reg1}_opponents_before_going_down,_you'll_earn_{reg11}_denars._You'll_get_{reg12}_denars_for_striking_down_at_least_{reg2}_opponents,_{reg13}_denars_if_you_can_defeat_{reg3}_opponents,_and_{reg14}_denars_if_you_can_survive_long_enough_to_beat_{reg4}_opponents._If_you_can_manage_to_be_the_last_{reg63?man:fighter}_standing,_you'll_earn_the_great_prize_of_the_fights,_{reg15}_denars._Sounds_good,_eh? 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1628  0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NO_VOICEOVER </w:t>
      </w:r>
    </w:p>
    <w:p w:rsidR="00C668AE" w:rsidRPr="00FC3A92" w:rsidRDefault="00C668AE" w:rsidP="00C668AE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</w:pP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dlga_arena_training_melee_intro_2:arena_training_melee_intro_3 69631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1626  0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</w:t>
      </w:r>
      <w:proofErr w:type="spell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Can_I_join_too</w:t>
      </w:r>
      <w:proofErr w:type="spell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? 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1629  0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NO_VOICEOVER </w:t>
      </w:r>
    </w:p>
    <w:p w:rsidR="00C668AE" w:rsidRPr="00FC3A92" w:rsidRDefault="00C668AE" w:rsidP="00C668AE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</w:pP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dlga_arena_training_melee_intro_3:arena_master_melee_talk 4095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1629  0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Ha_ha._You_would_have_to_be_out_of_your_mind_not_to._Of_course._The_melee_fights_are_open_to_all._Actually_there_is_going_to_be_a_fight_soon._You_can_go_and_hop_in_if_you_want_to. 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1630  0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NO_VOICEOVER </w:t>
      </w:r>
    </w:p>
    <w:p w:rsidR="00C668AE" w:rsidRPr="00FC3A92" w:rsidRDefault="00C668AE" w:rsidP="00C668AE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</w:pP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dlga_start:arena_master_intro_1 4095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0  3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2200 1 72057594037927937 33 3 72057594037927937 360287970189640494 360287970189640512 31 2 144115188075855902 0 Hello._You_seem_to_be_new_here._</w:t>
      </w:r>
      <w:proofErr w:type="spell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Care_to_share_your_name</w:t>
      </w:r>
      <w:proofErr w:type="spell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? 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1631  0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NO_VOICEOVER </w:t>
      </w:r>
    </w:p>
    <w:p w:rsidR="00C668AE" w:rsidRPr="00FC3A92" w:rsidRDefault="00C668AE" w:rsidP="00C668AE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</w:pP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dlga_arena_master_intro_1:arena_master_intro_2 69631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1631  0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</w:t>
      </w:r>
      <w:proofErr w:type="spell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I_am</w:t>
      </w:r>
      <w:proofErr w:type="spell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_{</w:t>
      </w:r>
      <w:proofErr w:type="spell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playername</w:t>
      </w:r>
      <w:proofErr w:type="spell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}. 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1632  0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NO_VOICEOVER </w:t>
      </w:r>
    </w:p>
    <w:p w:rsidR="00C668AE" w:rsidRPr="00FC3A92" w:rsidRDefault="00C668AE" w:rsidP="00C668AE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</w:pP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dlga_arena_master_intro_2:arena_master_pre_talk 4095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1632  2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2202 1 72057594037927938 2330 2 1 72057594037927938 Well_met_{playername}._I_am_the_master_of_the_tournaments_here_at_{s1}._Talk_to_me_if_you_want_to_join_the_fights. 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1633  0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NO_VOICEOVER </w:t>
      </w:r>
    </w:p>
    <w:p w:rsidR="00C668AE" w:rsidRPr="00FC3A92" w:rsidRDefault="00C668AE" w:rsidP="00C668AE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</w:pPr>
      <w:proofErr w:type="spell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dlga_start:arena_master_fight_result</w:t>
      </w:r>
      <w:proofErr w:type="spell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266239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0  6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2200 1 72057594037927937 33 3 72057594037927937 360287970189640494 360287970189640512 31 2 144115188075856122 144115188075856143 2270 1 1224979098644774912 2105 2 1224979098644774912 -4 2147483678 2 1224979098644774912 144115188075856123 . 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1634  1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144115188075856119 0 NO_VOICEOVER </w:t>
      </w:r>
    </w:p>
    <w:p w:rsidR="00C668AE" w:rsidRPr="00FC3A92" w:rsidRDefault="00C668AE" w:rsidP="00C668AE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</w:pPr>
      <w:proofErr w:type="spell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dlga_arena_master_fight_result:arena_master_pre_talk</w:t>
      </w:r>
      <w:proofErr w:type="spell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4095 1634  2 31 2 144115188075856392 0 31 2 144115188075856390 0 Ha-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lastRenderedPageBreak/>
        <w:t xml:space="preserve">ha,_that's_quite_the_bruise_you're_sporting._But_don't_worry;_everybody_gets_trounced_once_in_awhile._The_important_thing_is_to_pick_yourself_up,_dust_yourself_off_and_keep_fighting._That's_what_champions_do. 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1633  1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144115188075856122 -1 NO_VOICEOVER </w:t>
      </w:r>
    </w:p>
    <w:p w:rsidR="00C668AE" w:rsidRPr="00FC3A92" w:rsidRDefault="00C668AE" w:rsidP="00C668AE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</w:pP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dlga_arena_master_fight_result:arena_master_pre_talk.1 4095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1634  3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31 2 144115188075856392 0 2147483678 2 144115188075856390 3 2133 2 72057594037927944 144115188075856390 Hey,_you_managed_to_take_down_{reg8}_opponents._Not_bad._But_that_won't_bring_you_any_prize_money._Now,_if_I_were_you,_I_would_go_back_there_and_show_everyone_what_I_can_do...  1633  1 2133 2 144115188075856122 -1 NO_VOICEOVER </w:t>
      </w:r>
    </w:p>
    <w:p w:rsidR="00C668AE" w:rsidRPr="00FC3A92" w:rsidRDefault="00C668AE" w:rsidP="00C668AE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</w:pP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dlga_arena_master_fight_result:arena_master_pre_talk.2 4095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1634  4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31 2 144115188075856392 0 2147483678 2 144115188075856390 5 2133 2 72057594037927944 144115188075856390 2133 2 72057594037927946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300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You_put_up_quite_a_good_fight_there._Good_moves._You_definitely_show_promise._And_you_earned_a_prize_of_{reg10}_denars_for_knocking_down_{reg8}_opponents. 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1633  3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1 3 936748722493063628 360287970189639680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300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1062 2 5 360287970189639680 2133 2 144115188075856122 -1 NO_VOICEOVER </w:t>
      </w:r>
    </w:p>
    <w:p w:rsidR="00C668AE" w:rsidRPr="00FC3A92" w:rsidRDefault="00C668AE" w:rsidP="00C668AE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</w:pP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dlga_arena_master_fight_result:arena_master_pre_talk.3 4095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1634  5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31 2 144115188075856392 0 2147483678 2 144115188075856390 10 2133 2 72057594037927944 144115188075856390 2133 2 72057594037927946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500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2133 2 72057594037927948 6 That_was_a_good_fight_you_put_up_there._You_managed_to_take_down_no_less_than_{reg8}_opponents._And_of_course,_you_earned_a_prize_money_of_{reg10}_denars. 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1633  3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1 3 936748722493063628 360287970189639680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500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1062 2 </w:t>
      </w:r>
      <w:r w:rsidRPr="00FC3A92">
        <w:rPr>
          <w:rFonts w:ascii="Verdana" w:eastAsia="Times New Roman" w:hAnsi="Verdana"/>
          <w:color w:val="000000" w:themeColor="text1"/>
          <w:sz w:val="18"/>
          <w:szCs w:val="18"/>
          <w:shd w:val="clear" w:color="auto" w:fill="D6CFB3"/>
          <w:lang w:val="en-US" w:eastAsia="ru-RU"/>
        </w:rPr>
        <w:t xml:space="preserve">10 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360287970189639680 2133 2 144115188075856122 -1 NO_VOICEOVER </w:t>
      </w:r>
    </w:p>
    <w:p w:rsidR="00C668AE" w:rsidRPr="00FC3A92" w:rsidRDefault="00C668AE" w:rsidP="00C668AE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</w:pP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dlga_arena_master_fight_result:arena_master_pre_talk.4 4095 1634  4 31 2 144115188075856392 0 2147483678 2 144115188075856390 20 2133 2 72057594037927944 144115188075856390 2133 2 72057594037927946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1000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Your_performance_was_amazing!_You_are_without_doubt_a_very_skilled_fighter._Not_everyone_can_knock_down_{reg8}_people_in_the_fights._Of_course_you_deserve_a_prize_with_that_performance:_{reg10}_denars._Nice,_eh? 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1633  3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1 3 936748722493063628 360287970189639680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1000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1062 2 10 360287970189639680 2133 2 144115188075856122 -1 NO_VOICEOVER </w:t>
      </w:r>
    </w:p>
    <w:p w:rsidR="00C668AE" w:rsidRPr="00FC3A92" w:rsidRDefault="00C668AE" w:rsidP="00C668AE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</w:pP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dlga_arena_master_fight_result:arena_master_pre_talk.5 4095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1634  3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31 2 144115188075856392 0 2133 2 72057594037927944 144115188075856390 2133 2 72057594037927946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2000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That_was_damned_good_fighting,_{playername}._You_have_very_good_moves,_excellent_tactics._And_you_earned_a_prize_of_{reg10}_denars_for_knocking_down_{reg8}_opponents.  </w:t>
      </w:r>
      <w:proofErr w:type="gramStart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1633  3</w:t>
      </w:r>
      <w:proofErr w:type="gramEnd"/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1 3 936748722493063628 360287970189639680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2000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1062 2 10 360287970189639680 2133 2 144115188075856122 -1 NO_VOICEOVER </w:t>
      </w:r>
    </w:p>
    <w:p w:rsidR="00C668AE" w:rsidRPr="00FC3A92" w:rsidRDefault="00C668AE" w:rsidP="00C668AE">
      <w:pPr>
        <w:ind w:left="330"/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</w:pP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dlga_arena_master_fight_result:arena_master_pre_talk.6 4095 1634  1 2133 2 72057594037927946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val="en-US" w:eastAsia="ru-RU"/>
        </w:rPr>
        <w:t>4000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Congratulations,_champion!_Your_fight_there_was_something_to_remember!_You_managed_to_be_the_last_fighter_standing_beating_down_everyone_else._And_of_course_you_won_the_grand_prize_of_the_fights:_{reg10}_denars.  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1633  3 1 3 936748722493063628 360287970189639680 </w:t>
      </w:r>
      <w:r w:rsidRPr="00FC3A92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eastAsia="ru-RU"/>
        </w:rPr>
        <w:t>4000</w:t>
      </w:r>
      <w:r w:rsidRPr="00FC3A92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1062 2 200 360287970189639680 2133 2 144115188075856122 -1 NO_VOICEOVER </w:t>
      </w:r>
    </w:p>
    <w:p w:rsidR="003A40A9" w:rsidRDefault="0074365E" w:rsidP="006169E9">
      <w:pP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</w:pPr>
      <w:r>
        <w:rPr>
          <w:rFonts w:ascii="Verdana" w:eastAsia="Times New Roman" w:hAnsi="Verdana"/>
          <w:b/>
          <w:color w:val="000000"/>
          <w:sz w:val="18"/>
          <w:szCs w:val="18"/>
          <w:shd w:val="clear" w:color="auto" w:fill="D6CFB3"/>
          <w:lang w:eastAsia="ru-RU"/>
        </w:rPr>
        <w:t xml:space="preserve">     </w:t>
      </w: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Меняются те </w:t>
      </w:r>
      <w:proofErr w:type="gramStart"/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цифры</w:t>
      </w:r>
      <w:proofErr w:type="gramEnd"/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которые отмечены </w:t>
      </w:r>
      <w:r w:rsidRPr="0074365E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eastAsia="ru-RU"/>
        </w:rPr>
        <w:t>красным</w:t>
      </w: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и </w:t>
      </w:r>
      <w:r w:rsidRPr="0074365E">
        <w:rPr>
          <w:rFonts w:ascii="Verdana" w:eastAsia="Times New Roman" w:hAnsi="Verdana"/>
          <w:color w:val="0070C0"/>
          <w:sz w:val="18"/>
          <w:szCs w:val="18"/>
          <w:shd w:val="clear" w:color="auto" w:fill="D6CFB3"/>
          <w:lang w:eastAsia="ru-RU"/>
        </w:rPr>
        <w:t>синим</w:t>
      </w: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цветом.</w:t>
      </w:r>
    </w:p>
    <w:p w:rsidR="001B4693" w:rsidRDefault="001B4693" w:rsidP="006169E9">
      <w:pP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</w:pPr>
    </w:p>
    <w:p w:rsidR="001B4693" w:rsidRDefault="001B4693" w:rsidP="006169E9">
      <w:pPr>
        <w:rPr>
          <w:rFonts w:ascii="Verdana" w:eastAsia="Times New Roman" w:hAnsi="Verdana"/>
          <w:color w:val="000000"/>
          <w:sz w:val="32"/>
          <w:szCs w:val="32"/>
          <w:shd w:val="clear" w:color="auto" w:fill="D6CFB3"/>
          <w:lang w:eastAsia="ru-RU"/>
        </w:rPr>
      </w:pPr>
      <w:r>
        <w:rPr>
          <w:rFonts w:ascii="Verdana" w:eastAsia="Times New Roman" w:hAnsi="Verdana"/>
          <w:color w:val="000000"/>
          <w:sz w:val="32"/>
          <w:szCs w:val="32"/>
          <w:shd w:val="clear" w:color="auto" w:fill="D6CFB3"/>
          <w:lang w:eastAsia="ru-RU"/>
        </w:rPr>
        <w:t>Призы на Рыцарских Турнирах</w:t>
      </w:r>
    </w:p>
    <w:p w:rsidR="001B4693" w:rsidRDefault="001B4693" w:rsidP="001B4693">
      <w:pP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</w:pP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Меняются те цифры которые отмечены </w:t>
      </w:r>
      <w:r w:rsidRPr="0074365E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eastAsia="ru-RU"/>
        </w:rPr>
        <w:t>красным</w:t>
      </w: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</w:t>
      </w:r>
      <w:proofErr w:type="gramStart"/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цветом</w:t>
      </w:r>
      <w:proofErr w:type="gramEnd"/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т.е. ставки. Если ставить только 500 динаров общая призовая сумма составит примерно 19000 динаров.</w:t>
      </w:r>
    </w:p>
    <w:p w:rsidR="0063685F" w:rsidRDefault="0063685F" w:rsidP="001B4693">
      <w:pP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</w:pP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lastRenderedPageBreak/>
        <w:t>Menu</w:t>
      </w:r>
      <w:r w:rsidRPr="0063685F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.</w:t>
      </w: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txt</w:t>
      </w:r>
      <w:r w:rsidRPr="0063685F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(</w:t>
      </w: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строка примерно 2225)</w:t>
      </w:r>
      <w:r w:rsidRPr="0063685F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:</w:t>
      </w:r>
    </w:p>
    <w:p w:rsidR="0063685F" w:rsidRDefault="0063685F" w:rsidP="001B4693">
      <w:pP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</w:pP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Возврат денежных ставок на победу.</w:t>
      </w:r>
    </w:p>
    <w:p w:rsidR="0063685F" w:rsidRDefault="0063685F" w:rsidP="001B4693">
      <w:pP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</w:pPr>
      <w:proofErr w:type="gramStart"/>
      <w:r w:rsidRPr="0063685F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{reg9}_</w:t>
      </w:r>
      <w:proofErr w:type="spellStart"/>
      <w:r w:rsidRPr="0063685F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denars</w:t>
      </w:r>
      <w:proofErr w:type="spellEnd"/>
      <w:r w:rsidRPr="0063685F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._{s8} </w:t>
      </w:r>
      <w:proofErr w:type="spellStart"/>
      <w:r w:rsidRPr="0063685F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none</w:t>
      </w:r>
      <w:proofErr w:type="spellEnd"/>
      <w:r w:rsidRPr="0063685F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325 2031 1 1441151880758558807 2330 2 3 144115188075856143 1 3 936748722493063442 360287970189639680 20 1 3 936748722493063444 144115188075856143 3 2105 2 144115188075856272 1 4 0 541 3 144115188075856143 7 360287970189639680 5 0 521 3 1224979098644774912 144115188075856143 50 2105 2 1224979098644774912 10 501 3 144115188075856143 50 1224979098644774912 3 0 2319 1 8 2133 2 72057594037927945 </w:t>
      </w:r>
      <w:r w:rsidR="001B325E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eastAsia="ru-RU"/>
        </w:rPr>
        <w:t>9</w:t>
      </w:r>
      <w:r w:rsidRPr="0063685F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eastAsia="ru-RU"/>
        </w:rPr>
        <w:t xml:space="preserve">000 </w:t>
      </w:r>
      <w:r w:rsidRPr="0063685F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1062 2</w:t>
      </w:r>
      <w:proofErr w:type="gramEnd"/>
      <w:r w:rsidRPr="0063685F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</w:t>
      </w:r>
      <w:proofErr w:type="gramStart"/>
      <w:r w:rsidRPr="0063685F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250 360287970189639680 4 0 200 1 504403158265495617 546 3 504403158265495617 1 144115188075856143 526 3 1224979098644774913 504403158265495617 6 2173 2 1224979098644774914 1224979098644774913 2335 2 9 1224979098644774914 2320 2 8 1585267068834416654 5 0 1528 2 360287970189639680 72057594037927945 3 0 4 0 31 2 144115188075856143 648518346341351600 2105 2 144115188075857292 1 2133 2 1224979098644774915 -1 2133 2 1224979098644774916 -1 2133 2</w:t>
      </w:r>
      <w:proofErr w:type="gramEnd"/>
    </w:p>
    <w:p w:rsidR="001B4693" w:rsidRPr="0063685F" w:rsidRDefault="001B4693" w:rsidP="001B4693">
      <w:pP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</w:pP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Menu</w:t>
      </w:r>
      <w:r w:rsidRPr="0063685F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.</w:t>
      </w: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txt</w:t>
      </w:r>
      <w:r w:rsidRPr="0063685F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 xml:space="preserve"> (</w:t>
      </w:r>
      <w: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строки примерно 2320-2325)</w:t>
      </w:r>
      <w:r w:rsidRPr="0063685F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  <w:t>:</w:t>
      </w:r>
    </w:p>
    <w:p w:rsidR="001B4693" w:rsidRDefault="001B4693" w:rsidP="001B4693">
      <w:pPr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eastAsia="ru-RU"/>
        </w:rPr>
      </w:pP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mno_bet_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1500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_</w:t>
      </w:r>
      <w:proofErr w:type="gramStart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denars  2</w:t>
      </w:r>
      <w:proofErr w:type="gramEnd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2149 2 1224979098644774912 360287970189639680 30 2 1224979098644774912 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1500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 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1500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_denars.  2 2133 2 144115188075855914 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1500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2060 1 </w:t>
      </w:r>
      <w:proofErr w:type="gramStart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864691128455135396  .</w:t>
      </w:r>
      <w:proofErr w:type="gramEnd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 mno_bet_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1250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_</w:t>
      </w:r>
      <w:proofErr w:type="gramStart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denars  2</w:t>
      </w:r>
      <w:proofErr w:type="gramEnd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2149 2 1224979098644774912 360287970189639680 30 2 1224979098644774912 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1250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 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1250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_denars.  2 2133 2 144115188075855914 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1250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2060 1 </w:t>
      </w:r>
      <w:proofErr w:type="gramStart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864691128455135396  .</w:t>
      </w:r>
      <w:proofErr w:type="gramEnd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 mno_bet_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1000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_</w:t>
      </w:r>
      <w:proofErr w:type="gramStart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denars  2</w:t>
      </w:r>
      <w:proofErr w:type="gramEnd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2149 2 1224979098644774912 360287970189639680 30 2 1224979098644774912 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1000  1000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_denars.  2 2133 2 144115188075855914 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1000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2060 1 </w:t>
      </w:r>
      <w:proofErr w:type="gramStart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864691128455135396  .</w:t>
      </w:r>
      <w:proofErr w:type="gramEnd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 mno_bet_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750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_</w:t>
      </w:r>
      <w:proofErr w:type="gramStart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denars  2</w:t>
      </w:r>
      <w:proofErr w:type="gramEnd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2149 2 1224979098644774912 360287970189639680 30 2 1224979098644774912 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750  750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_denars.  2 2133 2 144115188075855914 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750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2060 1 </w:t>
      </w:r>
      <w:proofErr w:type="gramStart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864691128455135396  .</w:t>
      </w:r>
      <w:proofErr w:type="gramEnd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 mno_bet_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500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_</w:t>
      </w:r>
      <w:proofErr w:type="gramStart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denars  2</w:t>
      </w:r>
      <w:proofErr w:type="gramEnd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2149 2 1224979098644774912 360287970189639680 30 2 1224979098644774912 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500  500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_denars.  2 2133 2 144115188075855914 </w:t>
      </w:r>
      <w:r w:rsidRPr="001B4693">
        <w:rPr>
          <w:rFonts w:ascii="Verdana" w:eastAsia="Times New Roman" w:hAnsi="Verdana"/>
          <w:color w:val="FF0000"/>
          <w:sz w:val="18"/>
          <w:szCs w:val="18"/>
          <w:shd w:val="clear" w:color="auto" w:fill="D6CFB3"/>
          <w:lang w:val="en-US" w:eastAsia="ru-RU"/>
        </w:rPr>
        <w:t>500</w:t>
      </w:r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2060 1 </w:t>
      </w:r>
      <w:proofErr w:type="gramStart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864691128455135396  .</w:t>
      </w:r>
      <w:proofErr w:type="gramEnd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 </w:t>
      </w:r>
      <w:proofErr w:type="spellStart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mno_go_back_</w:t>
      </w:r>
      <w:proofErr w:type="gramStart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dot</w:t>
      </w:r>
      <w:proofErr w:type="spellEnd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 0</w:t>
      </w:r>
      <w:proofErr w:type="gramEnd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 xml:space="preserve">  </w:t>
      </w:r>
      <w:proofErr w:type="spellStart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Go_back</w:t>
      </w:r>
      <w:proofErr w:type="spellEnd"/>
      <w:r w:rsidRPr="001B4693">
        <w:rPr>
          <w:rFonts w:ascii="Verdana" w:eastAsia="Times New Roman" w:hAnsi="Verdana"/>
          <w:color w:val="000000"/>
          <w:sz w:val="18"/>
          <w:szCs w:val="18"/>
          <w:shd w:val="clear" w:color="auto" w:fill="D6CFB3"/>
          <w:lang w:val="en-US" w:eastAsia="ru-RU"/>
        </w:rPr>
        <w:t>.  1 2060 1 864691128455135393</w:t>
      </w:r>
    </w:p>
    <w:p w:rsidR="00CD6964" w:rsidRPr="00CD6964" w:rsidRDefault="00CD6964" w:rsidP="00D32D05">
      <w:pPr>
        <w:ind w:left="360"/>
        <w:rPr>
          <w:rFonts w:asciiTheme="minorHAnsi" w:hAnsiTheme="minorHAnsi" w:cstheme="minorHAnsi"/>
        </w:rPr>
      </w:pPr>
      <w:bookmarkStart w:id="0" w:name="_GoBack"/>
      <w:bookmarkEnd w:id="0"/>
    </w:p>
    <w:sectPr w:rsidR="00CD6964" w:rsidRPr="00CD6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30E5A"/>
    <w:multiLevelType w:val="multilevel"/>
    <w:tmpl w:val="92682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3F044181"/>
    <w:multiLevelType w:val="hybridMultilevel"/>
    <w:tmpl w:val="D41E2622"/>
    <w:lvl w:ilvl="0" w:tplc="E5EAFA9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57F76E48"/>
    <w:multiLevelType w:val="hybridMultilevel"/>
    <w:tmpl w:val="64CA2C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903F44"/>
    <w:multiLevelType w:val="hybridMultilevel"/>
    <w:tmpl w:val="FA9833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D05"/>
    <w:rsid w:val="0001642F"/>
    <w:rsid w:val="00020239"/>
    <w:rsid w:val="00033803"/>
    <w:rsid w:val="000361E0"/>
    <w:rsid w:val="000523DB"/>
    <w:rsid w:val="00086999"/>
    <w:rsid w:val="000931D4"/>
    <w:rsid w:val="00096089"/>
    <w:rsid w:val="000B3859"/>
    <w:rsid w:val="000E2236"/>
    <w:rsid w:val="00167958"/>
    <w:rsid w:val="0018425C"/>
    <w:rsid w:val="00195DC5"/>
    <w:rsid w:val="001B325E"/>
    <w:rsid w:val="001B4693"/>
    <w:rsid w:val="001C2AB9"/>
    <w:rsid w:val="001D1E9C"/>
    <w:rsid w:val="00207D34"/>
    <w:rsid w:val="00241D05"/>
    <w:rsid w:val="002450C3"/>
    <w:rsid w:val="00273502"/>
    <w:rsid w:val="002735D9"/>
    <w:rsid w:val="00290A05"/>
    <w:rsid w:val="002C0367"/>
    <w:rsid w:val="002E7D89"/>
    <w:rsid w:val="002F5FAE"/>
    <w:rsid w:val="003079CF"/>
    <w:rsid w:val="00312EB4"/>
    <w:rsid w:val="00332EFE"/>
    <w:rsid w:val="00335875"/>
    <w:rsid w:val="00347E8C"/>
    <w:rsid w:val="00362CD0"/>
    <w:rsid w:val="003A40A9"/>
    <w:rsid w:val="003D2059"/>
    <w:rsid w:val="003F35AE"/>
    <w:rsid w:val="003F44AE"/>
    <w:rsid w:val="00406518"/>
    <w:rsid w:val="00413279"/>
    <w:rsid w:val="004250E6"/>
    <w:rsid w:val="004252D3"/>
    <w:rsid w:val="00426666"/>
    <w:rsid w:val="00477CD4"/>
    <w:rsid w:val="004950C9"/>
    <w:rsid w:val="004973F0"/>
    <w:rsid w:val="004D267E"/>
    <w:rsid w:val="004D58CE"/>
    <w:rsid w:val="004E7790"/>
    <w:rsid w:val="0050145D"/>
    <w:rsid w:val="00533094"/>
    <w:rsid w:val="00572ADE"/>
    <w:rsid w:val="00573F1B"/>
    <w:rsid w:val="00594CB9"/>
    <w:rsid w:val="00597FC3"/>
    <w:rsid w:val="005A217F"/>
    <w:rsid w:val="005D0A1E"/>
    <w:rsid w:val="005D0FB9"/>
    <w:rsid w:val="005D5448"/>
    <w:rsid w:val="005F11DD"/>
    <w:rsid w:val="006169E9"/>
    <w:rsid w:val="006212AC"/>
    <w:rsid w:val="0063685F"/>
    <w:rsid w:val="0065155F"/>
    <w:rsid w:val="006556CD"/>
    <w:rsid w:val="00660488"/>
    <w:rsid w:val="00661DEF"/>
    <w:rsid w:val="00662DBD"/>
    <w:rsid w:val="0066710E"/>
    <w:rsid w:val="00672F94"/>
    <w:rsid w:val="00692BBD"/>
    <w:rsid w:val="006A0F49"/>
    <w:rsid w:val="006A57E6"/>
    <w:rsid w:val="006C1E0E"/>
    <w:rsid w:val="006C2BA4"/>
    <w:rsid w:val="00702097"/>
    <w:rsid w:val="00707D8D"/>
    <w:rsid w:val="00710379"/>
    <w:rsid w:val="00711E72"/>
    <w:rsid w:val="00720CF0"/>
    <w:rsid w:val="0073512E"/>
    <w:rsid w:val="0074365E"/>
    <w:rsid w:val="0076348E"/>
    <w:rsid w:val="007709D9"/>
    <w:rsid w:val="00776F05"/>
    <w:rsid w:val="00777E9D"/>
    <w:rsid w:val="00786F81"/>
    <w:rsid w:val="0078785E"/>
    <w:rsid w:val="00794A99"/>
    <w:rsid w:val="007A2F3B"/>
    <w:rsid w:val="007C1850"/>
    <w:rsid w:val="007D2E27"/>
    <w:rsid w:val="007D4BA2"/>
    <w:rsid w:val="007D58ED"/>
    <w:rsid w:val="007F2C9E"/>
    <w:rsid w:val="008134E4"/>
    <w:rsid w:val="00824715"/>
    <w:rsid w:val="008579C7"/>
    <w:rsid w:val="008932BE"/>
    <w:rsid w:val="009059B2"/>
    <w:rsid w:val="00917009"/>
    <w:rsid w:val="00992EB3"/>
    <w:rsid w:val="009D3401"/>
    <w:rsid w:val="009D77D9"/>
    <w:rsid w:val="00A01090"/>
    <w:rsid w:val="00A10AA8"/>
    <w:rsid w:val="00AC1266"/>
    <w:rsid w:val="00AE0BE0"/>
    <w:rsid w:val="00B07249"/>
    <w:rsid w:val="00B32A63"/>
    <w:rsid w:val="00B51796"/>
    <w:rsid w:val="00B80E06"/>
    <w:rsid w:val="00B93C74"/>
    <w:rsid w:val="00BA3B3D"/>
    <w:rsid w:val="00BD7E52"/>
    <w:rsid w:val="00C00620"/>
    <w:rsid w:val="00C3355B"/>
    <w:rsid w:val="00C50420"/>
    <w:rsid w:val="00C526B8"/>
    <w:rsid w:val="00C55069"/>
    <w:rsid w:val="00C668AE"/>
    <w:rsid w:val="00C87478"/>
    <w:rsid w:val="00CA50AF"/>
    <w:rsid w:val="00CC2732"/>
    <w:rsid w:val="00CD6964"/>
    <w:rsid w:val="00CE1C4A"/>
    <w:rsid w:val="00CE47A0"/>
    <w:rsid w:val="00D04E72"/>
    <w:rsid w:val="00D32D05"/>
    <w:rsid w:val="00D4228B"/>
    <w:rsid w:val="00D53798"/>
    <w:rsid w:val="00D81019"/>
    <w:rsid w:val="00DE0654"/>
    <w:rsid w:val="00E0076D"/>
    <w:rsid w:val="00E0157C"/>
    <w:rsid w:val="00E252E0"/>
    <w:rsid w:val="00E45A3D"/>
    <w:rsid w:val="00E60B98"/>
    <w:rsid w:val="00E809F6"/>
    <w:rsid w:val="00E85FD9"/>
    <w:rsid w:val="00E95D98"/>
    <w:rsid w:val="00EA4B9A"/>
    <w:rsid w:val="00EB2F60"/>
    <w:rsid w:val="00F2036B"/>
    <w:rsid w:val="00F4283A"/>
    <w:rsid w:val="00F45437"/>
    <w:rsid w:val="00F64B91"/>
    <w:rsid w:val="00F73E9A"/>
    <w:rsid w:val="00F8416B"/>
    <w:rsid w:val="00FC0EBD"/>
    <w:rsid w:val="00FC1118"/>
    <w:rsid w:val="00FC2724"/>
    <w:rsid w:val="00FC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F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D1E9C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5F11DD"/>
    <w:rPr>
      <w:b/>
      <w:bCs/>
    </w:rPr>
  </w:style>
  <w:style w:type="character" w:styleId="a6">
    <w:name w:val="Hyperlink"/>
    <w:uiPriority w:val="99"/>
    <w:semiHidden/>
    <w:unhideWhenUsed/>
    <w:rsid w:val="005F11DD"/>
    <w:rPr>
      <w:color w:val="0000FF"/>
      <w:u w:val="single"/>
    </w:rPr>
  </w:style>
  <w:style w:type="character" w:customStyle="1" w:styleId="bbccolor">
    <w:name w:val="bbc_color"/>
    <w:rsid w:val="005F11DD"/>
  </w:style>
  <w:style w:type="character" w:customStyle="1" w:styleId="bbcu">
    <w:name w:val="bbc_u"/>
    <w:rsid w:val="005F11DD"/>
  </w:style>
  <w:style w:type="character" w:styleId="a7">
    <w:name w:val="Emphasis"/>
    <w:uiPriority w:val="20"/>
    <w:qFormat/>
    <w:rsid w:val="005F11DD"/>
    <w:rPr>
      <w:i/>
      <w:iCs/>
    </w:rPr>
  </w:style>
  <w:style w:type="character" w:styleId="HTML">
    <w:name w:val="HTML Code"/>
    <w:uiPriority w:val="99"/>
    <w:semiHidden/>
    <w:unhideWhenUsed/>
    <w:rsid w:val="005F11DD"/>
    <w:rPr>
      <w:rFonts w:ascii="Courier New" w:eastAsia="Times New Roman" w:hAnsi="Courier New" w:cs="Courier New"/>
      <w:sz w:val="20"/>
      <w:szCs w:val="20"/>
    </w:rPr>
  </w:style>
  <w:style w:type="paragraph" w:styleId="a8">
    <w:name w:val="List Paragraph"/>
    <w:basedOn w:val="a"/>
    <w:uiPriority w:val="34"/>
    <w:qFormat/>
    <w:rsid w:val="007D2E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F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D1E9C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5F11DD"/>
    <w:rPr>
      <w:b/>
      <w:bCs/>
    </w:rPr>
  </w:style>
  <w:style w:type="character" w:styleId="a6">
    <w:name w:val="Hyperlink"/>
    <w:uiPriority w:val="99"/>
    <w:semiHidden/>
    <w:unhideWhenUsed/>
    <w:rsid w:val="005F11DD"/>
    <w:rPr>
      <w:color w:val="0000FF"/>
      <w:u w:val="single"/>
    </w:rPr>
  </w:style>
  <w:style w:type="character" w:customStyle="1" w:styleId="bbccolor">
    <w:name w:val="bbc_color"/>
    <w:rsid w:val="005F11DD"/>
  </w:style>
  <w:style w:type="character" w:customStyle="1" w:styleId="bbcu">
    <w:name w:val="bbc_u"/>
    <w:rsid w:val="005F11DD"/>
  </w:style>
  <w:style w:type="character" w:styleId="a7">
    <w:name w:val="Emphasis"/>
    <w:uiPriority w:val="20"/>
    <w:qFormat/>
    <w:rsid w:val="005F11DD"/>
    <w:rPr>
      <w:i/>
      <w:iCs/>
    </w:rPr>
  </w:style>
  <w:style w:type="character" w:styleId="HTML">
    <w:name w:val="HTML Code"/>
    <w:uiPriority w:val="99"/>
    <w:semiHidden/>
    <w:unhideWhenUsed/>
    <w:rsid w:val="005F11DD"/>
    <w:rPr>
      <w:rFonts w:ascii="Courier New" w:eastAsia="Times New Roman" w:hAnsi="Courier New" w:cs="Courier New"/>
      <w:sz w:val="20"/>
      <w:szCs w:val="20"/>
    </w:rPr>
  </w:style>
  <w:style w:type="paragraph" w:styleId="a8">
    <w:name w:val="List Paragraph"/>
    <w:basedOn w:val="a"/>
    <w:uiPriority w:val="34"/>
    <w:qFormat/>
    <w:rsid w:val="007D2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66324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428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5310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435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183916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017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61803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1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066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176719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860598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61193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231574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849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4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6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0468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1858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72665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899706866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</w:divsChild>
            </w:div>
          </w:divsChild>
        </w:div>
      </w:divsChild>
    </w:div>
    <w:div w:id="1898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7283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35214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478110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203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233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58880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12610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210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3620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6156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64576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2708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9744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306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96522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32763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37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41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5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67890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47629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1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156761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</w:divsChild>
    </w:div>
    <w:div w:id="3350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3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7733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354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15562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59116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295302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  <w:div w:id="2113625657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8162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051539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3569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34764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9170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58989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7245825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2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082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53034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6823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4288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8905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09983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759815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  <w:div w:id="1134562855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30909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4774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  <w:div w:id="730537928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83213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84575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4717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70514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13576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08544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  <w:divsChild>
            <w:div w:id="107396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28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6156">
                  <w:marLeft w:val="240"/>
                  <w:marRight w:val="240"/>
                  <w:marTop w:val="240"/>
                  <w:marBottom w:val="240"/>
                  <w:divBdr>
                    <w:top w:val="single" w:sz="6" w:space="12" w:color="825D43"/>
                    <w:left w:val="single" w:sz="6" w:space="12" w:color="825D43"/>
                    <w:bottom w:val="single" w:sz="6" w:space="12" w:color="825D43"/>
                    <w:right w:val="single" w:sz="6" w:space="12" w:color="825D43"/>
                  </w:divBdr>
                </w:div>
              </w:divsChild>
            </w:div>
            <w:div w:id="1118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58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1735">
                  <w:marLeft w:val="240"/>
                  <w:marRight w:val="240"/>
                  <w:marTop w:val="240"/>
                  <w:marBottom w:val="240"/>
                  <w:divBdr>
                    <w:top w:val="single" w:sz="6" w:space="12" w:color="825D43"/>
                    <w:left w:val="single" w:sz="6" w:space="12" w:color="825D43"/>
                    <w:bottom w:val="single" w:sz="6" w:space="12" w:color="825D43"/>
                    <w:right w:val="single" w:sz="6" w:space="12" w:color="825D43"/>
                  </w:divBdr>
                </w:div>
              </w:divsChild>
            </w:div>
          </w:divsChild>
        </w:div>
        <w:div w:id="13401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8427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4833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56885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34571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520709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</w:divsChild>
    </w:div>
    <w:div w:id="4925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88842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4928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07288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5059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67521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4158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199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5122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2266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5147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62590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5473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36778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2007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0422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5693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7686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5387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344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167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825D43"/>
                        <w:left w:val="single" w:sz="6" w:space="11" w:color="825D43"/>
                        <w:bottom w:val="single" w:sz="6" w:space="2" w:color="825D43"/>
                        <w:right w:val="single" w:sz="6" w:space="2" w:color="825D43"/>
                      </w:divBdr>
                      <w:divsChild>
                        <w:div w:id="15148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990567">
                      <w:blockQuote w:val="1"/>
                      <w:marLeft w:val="0"/>
                      <w:marRight w:val="0"/>
                      <w:marTop w:val="0"/>
                      <w:marBottom w:val="72"/>
                      <w:divBdr>
                        <w:top w:val="none" w:sz="0" w:space="13" w:color="auto"/>
                        <w:left w:val="single" w:sz="6" w:space="17" w:color="825D43"/>
                        <w:bottom w:val="single" w:sz="6" w:space="13" w:color="825D43"/>
                        <w:right w:val="single" w:sz="6" w:space="17" w:color="825D43"/>
                      </w:divBdr>
                    </w:div>
                  </w:divsChild>
                </w:div>
              </w:divsChild>
            </w:div>
          </w:divsChild>
        </w:div>
        <w:div w:id="1874028629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9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20551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703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36910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5988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7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662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171523509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39454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86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940138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</w:divsChild>
    </w:div>
    <w:div w:id="6095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14394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438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226927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  <w:divsChild>
            <w:div w:id="5475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34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5162">
                  <w:marLeft w:val="240"/>
                  <w:marRight w:val="240"/>
                  <w:marTop w:val="240"/>
                  <w:marBottom w:val="240"/>
                  <w:divBdr>
                    <w:top w:val="single" w:sz="6" w:space="12" w:color="825D43"/>
                    <w:left w:val="single" w:sz="6" w:space="12" w:color="825D43"/>
                    <w:bottom w:val="single" w:sz="6" w:space="12" w:color="825D43"/>
                    <w:right w:val="single" w:sz="6" w:space="12" w:color="825D43"/>
                  </w:divBdr>
                </w:div>
              </w:divsChild>
            </w:div>
            <w:div w:id="155630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257519">
                  <w:marLeft w:val="240"/>
                  <w:marRight w:val="240"/>
                  <w:marTop w:val="240"/>
                  <w:marBottom w:val="240"/>
                  <w:divBdr>
                    <w:top w:val="single" w:sz="6" w:space="12" w:color="825D43"/>
                    <w:left w:val="single" w:sz="6" w:space="12" w:color="825D43"/>
                    <w:bottom w:val="single" w:sz="6" w:space="12" w:color="825D43"/>
                    <w:right w:val="single" w:sz="6" w:space="12" w:color="825D43"/>
                  </w:divBdr>
                </w:div>
              </w:divsChild>
            </w:div>
          </w:divsChild>
        </w:div>
      </w:divsChild>
    </w:div>
    <w:div w:id="6193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6410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3862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266">
              <w:marLeft w:val="0"/>
              <w:marRight w:val="0"/>
              <w:marTop w:val="240"/>
              <w:marBottom w:val="0"/>
              <w:divBdr>
                <w:top w:val="single" w:sz="6" w:space="2" w:color="9999A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763964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8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7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825D43"/>
                    <w:right w:val="none" w:sz="0" w:space="0" w:color="auto"/>
                  </w:divBdr>
                  <w:divsChild>
                    <w:div w:id="38602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91891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80274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426147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487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1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29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51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12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563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20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059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02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64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95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15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2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138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88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1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80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4761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927654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6321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9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4012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1522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53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22101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706755364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</w:divsChild>
            </w:div>
          </w:divsChild>
        </w:div>
        <w:div w:id="196361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36427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6532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9406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75952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0624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6621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59491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2332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87349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7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43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7658">
                          <w:marLeft w:val="240"/>
                          <w:marRight w:val="240"/>
                          <w:marTop w:val="240"/>
                          <w:marBottom w:val="240"/>
                          <w:divBdr>
                            <w:top w:val="single" w:sz="6" w:space="12" w:color="825D43"/>
                            <w:left w:val="single" w:sz="6" w:space="12" w:color="825D43"/>
                            <w:bottom w:val="single" w:sz="6" w:space="12" w:color="825D43"/>
                            <w:right w:val="single" w:sz="6" w:space="12" w:color="825D43"/>
                          </w:divBdr>
                        </w:div>
                      </w:divsChild>
                    </w:div>
                    <w:div w:id="142711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0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317850">
                          <w:marLeft w:val="240"/>
                          <w:marRight w:val="240"/>
                          <w:marTop w:val="240"/>
                          <w:marBottom w:val="240"/>
                          <w:divBdr>
                            <w:top w:val="single" w:sz="6" w:space="12" w:color="825D43"/>
                            <w:left w:val="single" w:sz="6" w:space="12" w:color="825D43"/>
                            <w:bottom w:val="single" w:sz="6" w:space="12" w:color="825D43"/>
                            <w:right w:val="single" w:sz="6" w:space="12" w:color="825D4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1354558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7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53166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55955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09315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6776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3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54249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59325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524919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</w:divsChild>
    </w:div>
    <w:div w:id="683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72972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9242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9919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107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825D43"/>
                        <w:left w:val="single" w:sz="6" w:space="11" w:color="825D43"/>
                        <w:bottom w:val="single" w:sz="6" w:space="2" w:color="825D43"/>
                        <w:right w:val="single" w:sz="6" w:space="2" w:color="825D43"/>
                      </w:divBdr>
                      <w:divsChild>
                        <w:div w:id="29087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74637">
                      <w:blockQuote w:val="1"/>
                      <w:marLeft w:val="0"/>
                      <w:marRight w:val="0"/>
                      <w:marTop w:val="0"/>
                      <w:marBottom w:val="72"/>
                      <w:divBdr>
                        <w:top w:val="none" w:sz="0" w:space="13" w:color="auto"/>
                        <w:left w:val="single" w:sz="6" w:space="17" w:color="825D43"/>
                        <w:bottom w:val="single" w:sz="6" w:space="13" w:color="825D43"/>
                        <w:right w:val="single" w:sz="6" w:space="17" w:color="825D43"/>
                      </w:divBdr>
                    </w:div>
                  </w:divsChild>
                </w:div>
              </w:divsChild>
            </w:div>
          </w:divsChild>
        </w:div>
        <w:div w:id="806053022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4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5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4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17776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544712033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214775499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16318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0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478171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</w:divsChild>
    </w:div>
    <w:div w:id="7424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6557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544321744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464155199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1953635685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</w:divsChild>
            </w:div>
          </w:divsChild>
        </w:div>
        <w:div w:id="19176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53770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506825463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692265645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1381202101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</w:divsChild>
            </w:div>
          </w:divsChild>
        </w:div>
      </w:divsChild>
    </w:div>
    <w:div w:id="7594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3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81450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62334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87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71315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  <w:div w:id="176530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260511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</w:divsChild>
    </w:div>
    <w:div w:id="7661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4475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0576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0192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26276">
                      <w:blockQuote w:val="1"/>
                      <w:marLeft w:val="0"/>
                      <w:marRight w:val="0"/>
                      <w:marTop w:val="0"/>
                      <w:marBottom w:val="72"/>
                      <w:divBdr>
                        <w:top w:val="none" w:sz="0" w:space="13" w:color="auto"/>
                        <w:left w:val="single" w:sz="6" w:space="17" w:color="825D43"/>
                        <w:bottom w:val="single" w:sz="6" w:space="13" w:color="825D43"/>
                        <w:right w:val="single" w:sz="6" w:space="17" w:color="825D43"/>
                      </w:divBdr>
                      <w:divsChild>
                        <w:div w:id="141775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825D43"/>
                            <w:left w:val="single" w:sz="6" w:space="11" w:color="825D43"/>
                            <w:bottom w:val="single" w:sz="6" w:space="2" w:color="825D43"/>
                            <w:right w:val="single" w:sz="6" w:space="2" w:color="825D43"/>
                          </w:divBdr>
                          <w:divsChild>
                            <w:div w:id="63642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179316">
                          <w:blockQuote w:val="1"/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13" w:color="auto"/>
                            <w:left w:val="single" w:sz="6" w:space="17" w:color="825D43"/>
                            <w:bottom w:val="single" w:sz="6" w:space="13" w:color="825D43"/>
                            <w:right w:val="single" w:sz="6" w:space="17" w:color="825D4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3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3494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205954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900087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7933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17755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7940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73423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9220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3990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9722958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4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1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62481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8166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12793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8301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4445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03620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317909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8325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87816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28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918471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8469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7322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2030832698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</w:divsChild>
            </w:div>
          </w:divsChild>
        </w:div>
      </w:divsChild>
    </w:div>
    <w:div w:id="84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444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89250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545212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865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78449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2062824675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</w:divsChild>
            </w:div>
            <w:div w:id="78662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7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45862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0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825D43"/>
                    <w:right w:val="none" w:sz="0" w:space="0" w:color="auto"/>
                  </w:divBdr>
                  <w:divsChild>
                    <w:div w:id="442651184">
                      <w:marLeft w:val="0"/>
                      <w:marRight w:val="75"/>
                      <w:marTop w:val="16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66516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47119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1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48153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19330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65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29071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452162721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127462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37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871062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</w:divsChild>
    </w:div>
    <w:div w:id="8896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7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5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31068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657879130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</w:divsChild>
            </w:div>
          </w:divsChild>
        </w:div>
      </w:divsChild>
    </w:div>
    <w:div w:id="9217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4744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2738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960723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9355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5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92346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897320509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1369258732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</w:divsChild>
            </w:div>
          </w:divsChild>
        </w:div>
      </w:divsChild>
    </w:div>
    <w:div w:id="9367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64500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18313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49707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957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3696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8446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306090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0011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27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80604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241646057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83777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759047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</w:divsChild>
    </w:div>
    <w:div w:id="10020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2338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330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4486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401533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5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20566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1697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113719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0185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40981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41277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14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429250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</w:divsChild>
    </w:div>
    <w:div w:id="10715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22490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6000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444327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5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8708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1552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95361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2653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429184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1822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14796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19400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12083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1968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7955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1978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532759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9637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660827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198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7334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96195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856780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  <w:div w:id="16381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0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938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1230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61234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12366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76132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2471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8318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57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51561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47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07583">
                          <w:marLeft w:val="240"/>
                          <w:marRight w:val="240"/>
                          <w:marTop w:val="240"/>
                          <w:marBottom w:val="240"/>
                          <w:divBdr>
                            <w:top w:val="single" w:sz="6" w:space="12" w:color="825D43"/>
                            <w:left w:val="single" w:sz="6" w:space="12" w:color="825D43"/>
                            <w:bottom w:val="single" w:sz="6" w:space="12" w:color="825D43"/>
                            <w:right w:val="single" w:sz="6" w:space="12" w:color="825D43"/>
                          </w:divBdr>
                          <w:divsChild>
                            <w:div w:id="90402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825D43"/>
                                <w:left w:val="single" w:sz="6" w:space="11" w:color="825D43"/>
                                <w:bottom w:val="single" w:sz="6" w:space="2" w:color="825D43"/>
                                <w:right w:val="single" w:sz="6" w:space="2" w:color="825D43"/>
                              </w:divBdr>
                            </w:div>
                          </w:divsChild>
                        </w:div>
                      </w:divsChild>
                    </w:div>
                    <w:div w:id="177386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93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83717">
                          <w:marLeft w:val="240"/>
                          <w:marRight w:val="240"/>
                          <w:marTop w:val="240"/>
                          <w:marBottom w:val="240"/>
                          <w:divBdr>
                            <w:top w:val="single" w:sz="6" w:space="12" w:color="825D43"/>
                            <w:left w:val="single" w:sz="6" w:space="12" w:color="825D43"/>
                            <w:bottom w:val="single" w:sz="6" w:space="12" w:color="825D43"/>
                            <w:right w:val="single" w:sz="6" w:space="12" w:color="825D43"/>
                          </w:divBdr>
                          <w:divsChild>
                            <w:div w:id="42129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825D43"/>
                                <w:left w:val="single" w:sz="6" w:space="11" w:color="825D43"/>
                                <w:bottom w:val="single" w:sz="6" w:space="2" w:color="825D43"/>
                                <w:right w:val="single" w:sz="6" w:space="2" w:color="825D43"/>
                              </w:divBdr>
                            </w:div>
                          </w:divsChild>
                        </w:div>
                      </w:divsChild>
                    </w:div>
                    <w:div w:id="55065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1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361430">
                          <w:marLeft w:val="240"/>
                          <w:marRight w:val="240"/>
                          <w:marTop w:val="240"/>
                          <w:marBottom w:val="240"/>
                          <w:divBdr>
                            <w:top w:val="single" w:sz="6" w:space="12" w:color="825D43"/>
                            <w:left w:val="single" w:sz="6" w:space="12" w:color="825D43"/>
                            <w:bottom w:val="single" w:sz="6" w:space="12" w:color="825D43"/>
                            <w:right w:val="single" w:sz="6" w:space="12" w:color="825D43"/>
                          </w:divBdr>
                        </w:div>
                      </w:divsChild>
                    </w:div>
                    <w:div w:id="9057224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825D43"/>
                        <w:left w:val="single" w:sz="6" w:space="11" w:color="825D43"/>
                        <w:bottom w:val="single" w:sz="6" w:space="2" w:color="825D43"/>
                        <w:right w:val="single" w:sz="6" w:space="2" w:color="825D43"/>
                      </w:divBdr>
                      <w:divsChild>
                        <w:div w:id="166477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8844956">
                      <w:blockQuote w:val="1"/>
                      <w:marLeft w:val="0"/>
                      <w:marRight w:val="0"/>
                      <w:marTop w:val="0"/>
                      <w:marBottom w:val="72"/>
                      <w:divBdr>
                        <w:top w:val="none" w:sz="0" w:space="13" w:color="auto"/>
                        <w:left w:val="single" w:sz="6" w:space="17" w:color="825D43"/>
                        <w:bottom w:val="single" w:sz="6" w:space="13" w:color="825D43"/>
                        <w:right w:val="single" w:sz="6" w:space="17" w:color="825D43"/>
                      </w:divBdr>
                    </w:div>
                  </w:divsChild>
                </w:div>
              </w:divsChild>
            </w:div>
          </w:divsChild>
        </w:div>
        <w:div w:id="1463301376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4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556501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  <w:div w:id="110993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6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67506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  <w:div w:id="131421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9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75537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203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263336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3139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6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1784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15847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6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3861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40442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3973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18023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9478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62168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593039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  <w:div w:id="54017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1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857407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  <w:div w:id="9274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93958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7340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61109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79675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518628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  <w:div w:id="45718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565494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  <w:div w:id="89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7460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72502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1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843331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  <w:div w:id="11857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90214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3353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5056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11061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4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55617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7678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942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1813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8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4197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186844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1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12901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34382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64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82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22964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84051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7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095180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  <w:div w:id="9989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9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351392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20101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23011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4051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06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9759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57964753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</w:divsChild>
            </w:div>
          </w:divsChild>
        </w:div>
        <w:div w:id="104629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9967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578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51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7454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9544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34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030657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  <w:div w:id="5185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9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4326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  <w:div w:id="653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65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41189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13193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2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48390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239826237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1692416593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</w:divsChild>
            </w:div>
          </w:divsChild>
        </w:div>
      </w:divsChild>
    </w:div>
    <w:div w:id="13509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2164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13842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01609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25490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29834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14013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7462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  <w:div w:id="96123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0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19396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14524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5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50309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  <w:div w:id="8848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1038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14576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2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1032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14813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70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8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8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2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69202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48459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94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442257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</w:divsChild>
    </w:div>
    <w:div w:id="14889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20234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2017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875807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5096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9965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64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825D43"/>
                    <w:right w:val="none" w:sz="0" w:space="0" w:color="auto"/>
                  </w:divBdr>
                  <w:divsChild>
                    <w:div w:id="170100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35270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2790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14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387788">
                          <w:marLeft w:val="240"/>
                          <w:marRight w:val="240"/>
                          <w:marTop w:val="240"/>
                          <w:marBottom w:val="240"/>
                          <w:divBdr>
                            <w:top w:val="single" w:sz="6" w:space="12" w:color="825D43"/>
                            <w:left w:val="single" w:sz="6" w:space="12" w:color="825D43"/>
                            <w:bottom w:val="single" w:sz="6" w:space="12" w:color="825D43"/>
                            <w:right w:val="single" w:sz="6" w:space="12" w:color="825D43"/>
                          </w:divBdr>
                          <w:divsChild>
                            <w:div w:id="215821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288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962456">
                                  <w:marLeft w:val="240"/>
                                  <w:marRight w:val="240"/>
                                  <w:marTop w:val="240"/>
                                  <w:marBottom w:val="240"/>
                                  <w:divBdr>
                                    <w:top w:val="single" w:sz="6" w:space="12" w:color="825D43"/>
                                    <w:left w:val="single" w:sz="6" w:space="12" w:color="825D43"/>
                                    <w:bottom w:val="single" w:sz="6" w:space="12" w:color="825D43"/>
                                    <w:right w:val="single" w:sz="6" w:space="12" w:color="825D4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93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8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8941">
                          <w:marLeft w:val="240"/>
                          <w:marRight w:val="240"/>
                          <w:marTop w:val="240"/>
                          <w:marBottom w:val="240"/>
                          <w:divBdr>
                            <w:top w:val="single" w:sz="6" w:space="12" w:color="825D43"/>
                            <w:left w:val="single" w:sz="6" w:space="12" w:color="825D43"/>
                            <w:bottom w:val="single" w:sz="6" w:space="12" w:color="825D43"/>
                            <w:right w:val="single" w:sz="6" w:space="12" w:color="825D43"/>
                          </w:divBdr>
                        </w:div>
                      </w:divsChild>
                    </w:div>
                    <w:div w:id="182381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47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40847">
                          <w:marLeft w:val="240"/>
                          <w:marRight w:val="240"/>
                          <w:marTop w:val="240"/>
                          <w:marBottom w:val="240"/>
                          <w:divBdr>
                            <w:top w:val="single" w:sz="6" w:space="12" w:color="825D43"/>
                            <w:left w:val="single" w:sz="6" w:space="12" w:color="825D43"/>
                            <w:bottom w:val="single" w:sz="6" w:space="12" w:color="825D43"/>
                            <w:right w:val="single" w:sz="6" w:space="12" w:color="825D4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9982940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2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2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26079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80146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10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262634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</w:divsChild>
    </w:div>
    <w:div w:id="15215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4446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1624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954158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  <w:div w:id="28083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4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3991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15644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5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346176027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184100220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176098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009613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  <w:div w:id="13538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2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1987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15810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9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3841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64454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703227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</w:divsChild>
    </w:div>
    <w:div w:id="15882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4607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100962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7613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675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5887">
                          <w:marLeft w:val="240"/>
                          <w:marRight w:val="240"/>
                          <w:marTop w:val="240"/>
                          <w:marBottom w:val="240"/>
                          <w:divBdr>
                            <w:top w:val="single" w:sz="6" w:space="12" w:color="825D43"/>
                            <w:left w:val="single" w:sz="6" w:space="12" w:color="825D43"/>
                            <w:bottom w:val="single" w:sz="6" w:space="12" w:color="825D43"/>
                            <w:right w:val="single" w:sz="6" w:space="12" w:color="825D43"/>
                          </w:divBdr>
                          <w:divsChild>
                            <w:div w:id="1119032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02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831858">
                                  <w:marLeft w:val="240"/>
                                  <w:marRight w:val="240"/>
                                  <w:marTop w:val="240"/>
                                  <w:marBottom w:val="240"/>
                                  <w:divBdr>
                                    <w:top w:val="single" w:sz="6" w:space="12" w:color="825D43"/>
                                    <w:left w:val="single" w:sz="6" w:space="12" w:color="825D43"/>
                                    <w:bottom w:val="single" w:sz="6" w:space="12" w:color="825D43"/>
                                    <w:right w:val="single" w:sz="6" w:space="12" w:color="825D43"/>
                                  </w:divBdr>
                                </w:div>
                              </w:divsChild>
                            </w:div>
                            <w:div w:id="151329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892137">
                                  <w:marLeft w:val="240"/>
                                  <w:marRight w:val="240"/>
                                  <w:marTop w:val="240"/>
                                  <w:marBottom w:val="240"/>
                                  <w:divBdr>
                                    <w:top w:val="single" w:sz="6" w:space="12" w:color="825D43"/>
                                    <w:left w:val="single" w:sz="6" w:space="12" w:color="825D43"/>
                                    <w:bottom w:val="single" w:sz="6" w:space="12" w:color="825D43"/>
                                    <w:right w:val="single" w:sz="6" w:space="12" w:color="825D43"/>
                                  </w:divBdr>
                                </w:div>
                                <w:div w:id="1589146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222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1606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45170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720994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  <w:divsChild>
            <w:div w:id="77937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2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567748">
                  <w:marLeft w:val="240"/>
                  <w:marRight w:val="240"/>
                  <w:marTop w:val="240"/>
                  <w:marBottom w:val="240"/>
                  <w:divBdr>
                    <w:top w:val="single" w:sz="6" w:space="12" w:color="825D43"/>
                    <w:left w:val="single" w:sz="6" w:space="12" w:color="825D43"/>
                    <w:bottom w:val="single" w:sz="6" w:space="12" w:color="825D43"/>
                    <w:right w:val="single" w:sz="6" w:space="12" w:color="825D43"/>
                  </w:divBdr>
                </w:div>
              </w:divsChild>
            </w:div>
          </w:divsChild>
        </w:div>
      </w:divsChild>
    </w:div>
    <w:div w:id="16098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9076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9150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883985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6216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0506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53650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180760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  <w:divsChild>
            <w:div w:id="1280180264">
              <w:marLeft w:val="0"/>
              <w:marRight w:val="0"/>
              <w:marTop w:val="0"/>
              <w:marBottom w:val="0"/>
              <w:divBdr>
                <w:top w:val="single" w:sz="6" w:space="2" w:color="825D43"/>
                <w:left w:val="single" w:sz="6" w:space="11" w:color="825D43"/>
                <w:bottom w:val="single" w:sz="6" w:space="2" w:color="825D43"/>
                <w:right w:val="single" w:sz="6" w:space="2" w:color="825D43"/>
              </w:divBdr>
              <w:divsChild>
                <w:div w:id="4965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3172530">
              <w:blockQuote w:val="1"/>
              <w:marLeft w:val="0"/>
              <w:marRight w:val="0"/>
              <w:marTop w:val="0"/>
              <w:marBottom w:val="72"/>
              <w:divBdr>
                <w:top w:val="none" w:sz="0" w:space="13" w:color="auto"/>
                <w:left w:val="single" w:sz="6" w:space="17" w:color="825D43"/>
                <w:bottom w:val="single" w:sz="6" w:space="13" w:color="825D43"/>
                <w:right w:val="single" w:sz="6" w:space="17" w:color="825D43"/>
              </w:divBdr>
            </w:div>
          </w:divsChild>
        </w:div>
      </w:divsChild>
    </w:div>
    <w:div w:id="16262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616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68467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981767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641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6048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16540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71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567037431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264458369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</w:divsChild>
            </w:div>
          </w:divsChild>
        </w:div>
      </w:divsChild>
    </w:div>
    <w:div w:id="16794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267101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1681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95428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1247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404647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7166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80985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58969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033076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7491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00835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3809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86967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  <w:div w:id="1026251356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30077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34584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  <w:div w:id="194395322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6854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408557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7527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00143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635447938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</w:divsChild>
            </w:div>
          </w:divsChild>
        </w:div>
      </w:divsChild>
    </w:div>
    <w:div w:id="1831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14550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  <w:div w:id="9593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2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07322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8340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02239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41833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451665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  <w:div w:id="893392147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99159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430680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8412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19837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568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4627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8448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58381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</w:div>
      </w:divsChild>
    </w:div>
    <w:div w:id="1909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5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53204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1920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2485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590970807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</w:divsChild>
            </w:div>
            <w:div w:id="100659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5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9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36908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263143565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203714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3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715564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</w:divsChild>
    </w:div>
    <w:div w:id="1978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0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6357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4794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24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543872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  <w:div w:id="198581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707256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</w:divsChild>
                </w:div>
              </w:divsChild>
            </w:div>
          </w:divsChild>
        </w:div>
      </w:divsChild>
    </w:div>
    <w:div w:id="19797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31729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71789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387200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19894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0493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15330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455590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20314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97034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  <w:div w:id="117892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4612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</w:div>
          </w:divsChild>
        </w:div>
      </w:divsChild>
    </w:div>
    <w:div w:id="2032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798625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20612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03656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1759788288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</w:divsChild>
            </w:div>
            <w:div w:id="158348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98170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231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516431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21090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4143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15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40793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24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825D43"/>
                        <w:left w:val="single" w:sz="6" w:space="11" w:color="825D43"/>
                        <w:bottom w:val="single" w:sz="6" w:space="2" w:color="825D43"/>
                        <w:right w:val="single" w:sz="6" w:space="2" w:color="825D43"/>
                      </w:divBdr>
                      <w:divsChild>
                        <w:div w:id="138301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016444">
                      <w:blockQuote w:val="1"/>
                      <w:marLeft w:val="0"/>
                      <w:marRight w:val="0"/>
                      <w:marTop w:val="0"/>
                      <w:marBottom w:val="72"/>
                      <w:divBdr>
                        <w:top w:val="none" w:sz="0" w:space="13" w:color="auto"/>
                        <w:left w:val="single" w:sz="6" w:space="17" w:color="825D43"/>
                        <w:bottom w:val="single" w:sz="6" w:space="13" w:color="825D43"/>
                        <w:right w:val="single" w:sz="6" w:space="17" w:color="825D43"/>
                      </w:divBdr>
                    </w:div>
                    <w:div w:id="40937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825D43"/>
                        <w:left w:val="single" w:sz="6" w:space="11" w:color="825D43"/>
                        <w:bottom w:val="single" w:sz="6" w:space="2" w:color="825D43"/>
                        <w:right w:val="single" w:sz="6" w:space="2" w:color="825D43"/>
                      </w:divBdr>
                      <w:divsChild>
                        <w:div w:id="53485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6547376">
                      <w:blockQuote w:val="1"/>
                      <w:marLeft w:val="0"/>
                      <w:marRight w:val="0"/>
                      <w:marTop w:val="0"/>
                      <w:marBottom w:val="72"/>
                      <w:divBdr>
                        <w:top w:val="none" w:sz="0" w:space="13" w:color="auto"/>
                        <w:left w:val="single" w:sz="6" w:space="17" w:color="825D43"/>
                        <w:bottom w:val="single" w:sz="6" w:space="13" w:color="825D43"/>
                        <w:right w:val="single" w:sz="6" w:space="17" w:color="825D43"/>
                      </w:divBdr>
                    </w:div>
                  </w:divsChild>
                </w:div>
              </w:divsChild>
            </w:div>
          </w:divsChild>
        </w:div>
        <w:div w:id="2029065067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0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3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920">
          <w:marLeft w:val="450"/>
          <w:marRight w:val="0"/>
          <w:marTop w:val="75"/>
          <w:marBottom w:val="75"/>
          <w:divBdr>
            <w:top w:val="single" w:sz="6" w:space="4" w:color="000000"/>
            <w:left w:val="single" w:sz="6" w:space="4" w:color="000000"/>
            <w:bottom w:val="single" w:sz="6" w:space="4" w:color="000000"/>
            <w:right w:val="single" w:sz="6" w:space="4" w:color="000000"/>
          </w:divBdr>
        </w:div>
      </w:divsChild>
    </w:div>
    <w:div w:id="21270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842949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542445167">
                  <w:marLeft w:val="0"/>
                  <w:marRight w:val="0"/>
                  <w:marTop w:val="0"/>
                  <w:marBottom w:val="0"/>
                  <w:divBdr>
                    <w:top w:val="single" w:sz="6" w:space="2" w:color="825D43"/>
                    <w:left w:val="single" w:sz="6" w:space="11" w:color="825D43"/>
                    <w:bottom w:val="single" w:sz="6" w:space="2" w:color="825D43"/>
                    <w:right w:val="single" w:sz="6" w:space="2" w:color="825D43"/>
                  </w:divBdr>
                </w:div>
                <w:div w:id="162766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0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43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6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01828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2136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48466">
          <w:marLeft w:val="0"/>
          <w:marRight w:val="0"/>
          <w:marTop w:val="0"/>
          <w:marBottom w:val="0"/>
          <w:divBdr>
            <w:top w:val="single" w:sz="6" w:space="2" w:color="825D43"/>
            <w:left w:val="single" w:sz="6" w:space="11" w:color="825D43"/>
            <w:bottom w:val="single" w:sz="6" w:space="2" w:color="825D43"/>
            <w:right w:val="single" w:sz="6" w:space="2" w:color="825D43"/>
          </w:divBdr>
          <w:divsChild>
            <w:div w:id="201040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39271">
          <w:blockQuote w:val="1"/>
          <w:marLeft w:val="0"/>
          <w:marRight w:val="0"/>
          <w:marTop w:val="0"/>
          <w:marBottom w:val="72"/>
          <w:divBdr>
            <w:top w:val="none" w:sz="0" w:space="13" w:color="auto"/>
            <w:left w:val="single" w:sz="6" w:space="17" w:color="825D43"/>
            <w:bottom w:val="single" w:sz="6" w:space="13" w:color="825D43"/>
            <w:right w:val="single" w:sz="6" w:space="17" w:color="825D43"/>
          </w:divBdr>
        </w:div>
      </w:divsChild>
    </w:div>
    <w:div w:id="21451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23242">
              <w:marLeft w:val="240"/>
              <w:marRight w:val="240"/>
              <w:marTop w:val="240"/>
              <w:marBottom w:val="240"/>
              <w:divBdr>
                <w:top w:val="single" w:sz="6" w:space="12" w:color="825D43"/>
                <w:left w:val="single" w:sz="6" w:space="12" w:color="825D43"/>
                <w:bottom w:val="single" w:sz="6" w:space="12" w:color="825D43"/>
                <w:right w:val="single" w:sz="6" w:space="12" w:color="825D43"/>
              </w:divBdr>
              <w:divsChild>
                <w:div w:id="27021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89579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  <w:div w:id="188640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92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7437">
                      <w:marLeft w:val="240"/>
                      <w:marRight w:val="240"/>
                      <w:marTop w:val="240"/>
                      <w:marBottom w:val="240"/>
                      <w:divBdr>
                        <w:top w:val="single" w:sz="6" w:space="12" w:color="825D43"/>
                        <w:left w:val="single" w:sz="6" w:space="12" w:color="825D43"/>
                        <w:bottom w:val="single" w:sz="6" w:space="12" w:color="825D43"/>
                        <w:right w:val="single" w:sz="6" w:space="12" w:color="825D43"/>
                      </w:divBdr>
                    </w:div>
                    <w:div w:id="34749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83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100;&#1073;&#1077;&#1088;&#1090;\Desktop\&#1057;&#1087;&#1088;&#1072;&#1074;&#1086;&#1095;&#1085;&#1080;&#1082;%20&#1087;&#1086;%20&#1090;&#1074;&#1080;&#1082;&#1072;&#1084;%20&#1056;&#1086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Справочник по твикам РоР</Template>
  <TotalTime>1</TotalTime>
  <Pages>3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8155</CharactersWithSpaces>
  <SharedDoc>false</SharedDoc>
  <HLinks>
    <vt:vector size="192" baseType="variant">
      <vt:variant>
        <vt:i4>6291564</vt:i4>
      </vt:variant>
      <vt:variant>
        <vt:i4>93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2818169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https://www.dropbox.com/s/t2zq9ypo5j6v4dq/3.7063_tweaked_10.12.zip?dl=0</vt:lpwstr>
      </vt:variant>
      <vt:variant>
        <vt:lpwstr/>
      </vt:variant>
      <vt:variant>
        <vt:i4>7798837</vt:i4>
      </vt:variant>
      <vt:variant>
        <vt:i4>87</vt:i4>
      </vt:variant>
      <vt:variant>
        <vt:i4>0</vt:i4>
      </vt:variant>
      <vt:variant>
        <vt:i4>5</vt:i4>
      </vt:variant>
      <vt:variant>
        <vt:lpwstr>http://rusmnb.ru/index.php?topic=20941.msg7450528</vt:lpwstr>
      </vt:variant>
      <vt:variant>
        <vt:lpwstr>msg7450528</vt:lpwstr>
      </vt:variant>
      <vt:variant>
        <vt:i4>8192048</vt:i4>
      </vt:variant>
      <vt:variant>
        <vt:i4>84</vt:i4>
      </vt:variant>
      <vt:variant>
        <vt:i4>0</vt:i4>
      </vt:variant>
      <vt:variant>
        <vt:i4>5</vt:i4>
      </vt:variant>
      <vt:variant>
        <vt:lpwstr>http://rusmnb.ru/index.php?topic=20941.msg7450467</vt:lpwstr>
      </vt:variant>
      <vt:variant>
        <vt:lpwstr>msg7450467</vt:lpwstr>
      </vt:variant>
      <vt:variant>
        <vt:i4>7929909</vt:i4>
      </vt:variant>
      <vt:variant>
        <vt:i4>81</vt:i4>
      </vt:variant>
      <vt:variant>
        <vt:i4>0</vt:i4>
      </vt:variant>
      <vt:variant>
        <vt:i4>5</vt:i4>
      </vt:variant>
      <vt:variant>
        <vt:lpwstr>http://rusmnb.ru/index.php?topic=20941.msg7534406</vt:lpwstr>
      </vt:variant>
      <vt:variant>
        <vt:lpwstr>msg7534406</vt:lpwstr>
      </vt:variant>
      <vt:variant>
        <vt:i4>7929909</vt:i4>
      </vt:variant>
      <vt:variant>
        <vt:i4>78</vt:i4>
      </vt:variant>
      <vt:variant>
        <vt:i4>0</vt:i4>
      </vt:variant>
      <vt:variant>
        <vt:i4>5</vt:i4>
      </vt:variant>
      <vt:variant>
        <vt:lpwstr>http://rusmnb.ru/index.php?topic=20941.msg7534406</vt:lpwstr>
      </vt:variant>
      <vt:variant>
        <vt:lpwstr>msg7534406</vt:lpwstr>
      </vt:variant>
      <vt:variant>
        <vt:i4>7929909</vt:i4>
      </vt:variant>
      <vt:variant>
        <vt:i4>75</vt:i4>
      </vt:variant>
      <vt:variant>
        <vt:i4>0</vt:i4>
      </vt:variant>
      <vt:variant>
        <vt:i4>5</vt:i4>
      </vt:variant>
      <vt:variant>
        <vt:lpwstr>http://rusmnb.ru/index.php?topic=20941.msg7534406</vt:lpwstr>
      </vt:variant>
      <vt:variant>
        <vt:lpwstr>msg7534406</vt:lpwstr>
      </vt:variant>
      <vt:variant>
        <vt:i4>8126519</vt:i4>
      </vt:variant>
      <vt:variant>
        <vt:i4>72</vt:i4>
      </vt:variant>
      <vt:variant>
        <vt:i4>0</vt:i4>
      </vt:variant>
      <vt:variant>
        <vt:i4>5</vt:i4>
      </vt:variant>
      <vt:variant>
        <vt:lpwstr>http://rusmnb.ru/index.php?topic=20941.msg7534421</vt:lpwstr>
      </vt:variant>
      <vt:variant>
        <vt:lpwstr>msg7534421</vt:lpwstr>
      </vt:variant>
      <vt:variant>
        <vt:i4>7929909</vt:i4>
      </vt:variant>
      <vt:variant>
        <vt:i4>69</vt:i4>
      </vt:variant>
      <vt:variant>
        <vt:i4>0</vt:i4>
      </vt:variant>
      <vt:variant>
        <vt:i4>5</vt:i4>
      </vt:variant>
      <vt:variant>
        <vt:lpwstr>http://rusmnb.ru/index.php?topic=20941.msg7534406</vt:lpwstr>
      </vt:variant>
      <vt:variant>
        <vt:lpwstr>msg7534406</vt:lpwstr>
      </vt:variant>
      <vt:variant>
        <vt:i4>7536700</vt:i4>
      </vt:variant>
      <vt:variant>
        <vt:i4>66</vt:i4>
      </vt:variant>
      <vt:variant>
        <vt:i4>0</vt:i4>
      </vt:variant>
      <vt:variant>
        <vt:i4>5</vt:i4>
      </vt:variant>
      <vt:variant>
        <vt:lpwstr>http://rusmnb.ru/index.php?topic=20941.msg7534945</vt:lpwstr>
      </vt:variant>
      <vt:variant>
        <vt:lpwstr>msg7534945</vt:lpwstr>
      </vt:variant>
      <vt:variant>
        <vt:i4>7929909</vt:i4>
      </vt:variant>
      <vt:variant>
        <vt:i4>63</vt:i4>
      </vt:variant>
      <vt:variant>
        <vt:i4>0</vt:i4>
      </vt:variant>
      <vt:variant>
        <vt:i4>5</vt:i4>
      </vt:variant>
      <vt:variant>
        <vt:lpwstr>http://rusmnb.ru/index.php?topic=20941.msg7534406</vt:lpwstr>
      </vt:variant>
      <vt:variant>
        <vt:lpwstr>msg7534406</vt:lpwstr>
      </vt:variant>
      <vt:variant>
        <vt:i4>7798841</vt:i4>
      </vt:variant>
      <vt:variant>
        <vt:i4>60</vt:i4>
      </vt:variant>
      <vt:variant>
        <vt:i4>0</vt:i4>
      </vt:variant>
      <vt:variant>
        <vt:i4>5</vt:i4>
      </vt:variant>
      <vt:variant>
        <vt:lpwstr>http://rusmnb.ru/index.php?topic=20941.msg7533964</vt:lpwstr>
      </vt:variant>
      <vt:variant>
        <vt:lpwstr>msg7533964</vt:lpwstr>
      </vt:variant>
      <vt:variant>
        <vt:i4>6291564</vt:i4>
      </vt:variant>
      <vt:variant>
        <vt:i4>57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6291564</vt:i4>
      </vt:variant>
      <vt:variant>
        <vt:i4>54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2621543</vt:i4>
      </vt:variant>
      <vt:variant>
        <vt:i4>51</vt:i4>
      </vt:variant>
      <vt:variant>
        <vt:i4>0</vt:i4>
      </vt:variant>
      <vt:variant>
        <vt:i4>5</vt:i4>
      </vt:variant>
      <vt:variant>
        <vt:lpwstr>http://rusmnb.ru/index.php?topic=8737.msg7450168</vt:lpwstr>
      </vt:variant>
      <vt:variant>
        <vt:lpwstr>msg7450168</vt:lpwstr>
      </vt:variant>
      <vt:variant>
        <vt:i4>2490468</vt:i4>
      </vt:variant>
      <vt:variant>
        <vt:i4>48</vt:i4>
      </vt:variant>
      <vt:variant>
        <vt:i4>0</vt:i4>
      </vt:variant>
      <vt:variant>
        <vt:i4>5</vt:i4>
      </vt:variant>
      <vt:variant>
        <vt:lpwstr>http://rusmnb.ru/index.php?topic=7427.msg7450157</vt:lpwstr>
      </vt:variant>
      <vt:variant>
        <vt:lpwstr>msg7450157</vt:lpwstr>
      </vt:variant>
      <vt:variant>
        <vt:i4>4259851</vt:i4>
      </vt:variant>
      <vt:variant>
        <vt:i4>45</vt:i4>
      </vt:variant>
      <vt:variant>
        <vt:i4>0</vt:i4>
      </vt:variant>
      <vt:variant>
        <vt:i4>5</vt:i4>
      </vt:variant>
      <vt:variant>
        <vt:lpwstr>http://rusmnb.ru/index.php?topic=15168.msg692365</vt:lpwstr>
      </vt:variant>
      <vt:variant>
        <vt:lpwstr>msg692365</vt:lpwstr>
      </vt:variant>
      <vt:variant>
        <vt:i4>3735654</vt:i4>
      </vt:variant>
      <vt:variant>
        <vt:i4>42</vt:i4>
      </vt:variant>
      <vt:variant>
        <vt:i4>0</vt:i4>
      </vt:variant>
      <vt:variant>
        <vt:i4>5</vt:i4>
      </vt:variant>
      <vt:variant>
        <vt:lpwstr>http://mountandblade.mircon.de/wp/morghs-mb-wbwfas-editor/morghs-mount-blade-wbwfas-editor-en/</vt:lpwstr>
      </vt:variant>
      <vt:variant>
        <vt:lpwstr/>
      </vt:variant>
      <vt:variant>
        <vt:i4>2490468</vt:i4>
      </vt:variant>
      <vt:variant>
        <vt:i4>39</vt:i4>
      </vt:variant>
      <vt:variant>
        <vt:i4>0</vt:i4>
      </vt:variant>
      <vt:variant>
        <vt:i4>5</vt:i4>
      </vt:variant>
      <vt:variant>
        <vt:lpwstr>http://rusmnb.ru/index.php?topic=7427.msg7444618</vt:lpwstr>
      </vt:variant>
      <vt:variant>
        <vt:lpwstr>msg7444618</vt:lpwstr>
      </vt:variant>
      <vt:variant>
        <vt:i4>8323128</vt:i4>
      </vt:variant>
      <vt:variant>
        <vt:i4>36</vt:i4>
      </vt:variant>
      <vt:variant>
        <vt:i4>0</vt:i4>
      </vt:variant>
      <vt:variant>
        <vt:i4>5</vt:i4>
      </vt:variant>
      <vt:variant>
        <vt:lpwstr>http://rusmnb.ru/index.php?topic=20854.msg7444688</vt:lpwstr>
      </vt:variant>
      <vt:variant>
        <vt:lpwstr>msg7444688</vt:lpwstr>
      </vt:variant>
      <vt:variant>
        <vt:i4>6291564</vt:i4>
      </vt:variant>
      <vt:variant>
        <vt:i4>33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2490468</vt:i4>
      </vt:variant>
      <vt:variant>
        <vt:i4>30</vt:i4>
      </vt:variant>
      <vt:variant>
        <vt:i4>0</vt:i4>
      </vt:variant>
      <vt:variant>
        <vt:i4>5</vt:i4>
      </vt:variant>
      <vt:variant>
        <vt:lpwstr>http://rusmnb.ru/index.php?topic=7427.msg7450089</vt:lpwstr>
      </vt:variant>
      <vt:variant>
        <vt:lpwstr>msg7450089</vt:lpwstr>
      </vt:variant>
      <vt:variant>
        <vt:i4>2490468</vt:i4>
      </vt:variant>
      <vt:variant>
        <vt:i4>27</vt:i4>
      </vt:variant>
      <vt:variant>
        <vt:i4>0</vt:i4>
      </vt:variant>
      <vt:variant>
        <vt:i4>5</vt:i4>
      </vt:variant>
      <vt:variant>
        <vt:lpwstr>http://rusmnb.ru/index.php?topic=7427.msg7448956</vt:lpwstr>
      </vt:variant>
      <vt:variant>
        <vt:lpwstr>msg7448956</vt:lpwstr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262226</vt:i4>
      </vt:variant>
      <vt:variant>
        <vt:i4>21</vt:i4>
      </vt:variant>
      <vt:variant>
        <vt:i4>0</vt:i4>
      </vt:variant>
      <vt:variant>
        <vt:i4>5</vt:i4>
      </vt:variant>
      <vt:variant>
        <vt:lpwstr>http://rusmnb.ru/index.php?board=9.0</vt:lpwstr>
      </vt:variant>
      <vt:variant>
        <vt:lpwstr/>
      </vt:variant>
      <vt:variant>
        <vt:i4>65600</vt:i4>
      </vt:variant>
      <vt:variant>
        <vt:i4>18</vt:i4>
      </vt:variant>
      <vt:variant>
        <vt:i4>0</vt:i4>
      </vt:variant>
      <vt:variant>
        <vt:i4>5</vt:i4>
      </vt:variant>
      <vt:variant>
        <vt:lpwstr>http://rusmnb.ru/index.php?topic=21886.0</vt:lpwstr>
      </vt:variant>
      <vt:variant>
        <vt:lpwstr/>
      </vt:variant>
      <vt:variant>
        <vt:i4>6160475</vt:i4>
      </vt:variant>
      <vt:variant>
        <vt:i4>15</vt:i4>
      </vt:variant>
      <vt:variant>
        <vt:i4>0</vt:i4>
      </vt:variant>
      <vt:variant>
        <vt:i4>5</vt:i4>
      </vt:variant>
      <vt:variant>
        <vt:lpwstr>https://drive.google.com/file/d/1nCjVvas9XPRvYTxtrYw4ru66ozmssl6H</vt:lpwstr>
      </vt:variant>
      <vt:variant>
        <vt:lpwstr/>
      </vt:variant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https://www.dropbox.com/s/t2zq9ypo5j6v4dq/3.7063_tweaked_10.12.zip?dl=0</vt:lpwstr>
      </vt:variant>
      <vt:variant>
        <vt:lpwstr/>
      </vt:variant>
      <vt:variant>
        <vt:i4>7798837</vt:i4>
      </vt:variant>
      <vt:variant>
        <vt:i4>9</vt:i4>
      </vt:variant>
      <vt:variant>
        <vt:i4>0</vt:i4>
      </vt:variant>
      <vt:variant>
        <vt:i4>5</vt:i4>
      </vt:variant>
      <vt:variant>
        <vt:lpwstr>http://rusmnb.ru/index.php?topic=20941.msg7450528</vt:lpwstr>
      </vt:variant>
      <vt:variant>
        <vt:lpwstr>msg7450528</vt:lpwstr>
      </vt:variant>
      <vt:variant>
        <vt:i4>8192048</vt:i4>
      </vt:variant>
      <vt:variant>
        <vt:i4>6</vt:i4>
      </vt:variant>
      <vt:variant>
        <vt:i4>0</vt:i4>
      </vt:variant>
      <vt:variant>
        <vt:i4>5</vt:i4>
      </vt:variant>
      <vt:variant>
        <vt:lpwstr>http://rusmnb.ru/index.php?topic=20941.msg7450467</vt:lpwstr>
      </vt:variant>
      <vt:variant>
        <vt:lpwstr>msg7450467</vt:lpwstr>
      </vt:variant>
      <vt:variant>
        <vt:i4>2490468</vt:i4>
      </vt:variant>
      <vt:variant>
        <vt:i4>3</vt:i4>
      </vt:variant>
      <vt:variant>
        <vt:i4>0</vt:i4>
      </vt:variant>
      <vt:variant>
        <vt:i4>5</vt:i4>
      </vt:variant>
      <vt:variant>
        <vt:lpwstr>http://rusmnb.ru/index.php?topic=7427.msg7450157</vt:lpwstr>
      </vt:variant>
      <vt:variant>
        <vt:lpwstr>msg7450157</vt:lpwstr>
      </vt:variant>
      <vt:variant>
        <vt:i4>5570652</vt:i4>
      </vt:variant>
      <vt:variant>
        <vt:i4>0</vt:i4>
      </vt:variant>
      <vt:variant>
        <vt:i4>0</vt:i4>
      </vt:variant>
      <vt:variant>
        <vt:i4>5</vt:i4>
      </vt:variant>
      <vt:variant>
        <vt:lpwstr>https://rusmnb.ru/index.php?topic=20941.msg7450217</vt:lpwstr>
      </vt:variant>
      <vt:variant>
        <vt:lpwstr>msg7450217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Альберт</dc:creator>
  <cp:lastModifiedBy>Альберт</cp:lastModifiedBy>
  <cp:revision>2</cp:revision>
  <dcterms:created xsi:type="dcterms:W3CDTF">2020-01-30T17:04:00Z</dcterms:created>
  <dcterms:modified xsi:type="dcterms:W3CDTF">2020-01-30T17:04:00Z</dcterms:modified>
</cp:coreProperties>
</file>